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23C0C" w14:textId="6519F90D" w:rsidR="00505FE4" w:rsidRPr="00F25C34" w:rsidRDefault="00505FE4" w:rsidP="00A4490B">
      <w:pPr>
        <w:pStyle w:val="Tytu"/>
        <w:ind w:right="707"/>
        <w:jc w:val="left"/>
        <w:rPr>
          <w:szCs w:val="24"/>
        </w:rPr>
      </w:pPr>
    </w:p>
    <w:p w14:paraId="3EA68049" w14:textId="77777777" w:rsidR="00505FE4" w:rsidRPr="00F25C3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F25C34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F25C34" w14:paraId="442838B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49447E4" w14:textId="77777777" w:rsidR="00505FE4" w:rsidRPr="00F25C3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2620" w14:textId="77777777" w:rsidR="00505FE4" w:rsidRPr="00F25C34" w:rsidRDefault="00505FE4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 xml:space="preserve">Nazwa modułu (bloku przedmiotów): </w:t>
            </w:r>
          </w:p>
          <w:p w14:paraId="1796A15D" w14:textId="7EF64164" w:rsidR="00A277D9" w:rsidRPr="00F25C34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F25C34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8B934B8" w14:textId="43F593C6" w:rsidR="00505FE4" w:rsidRPr="00F25C34" w:rsidRDefault="00505FE4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Kod modułu:</w:t>
            </w:r>
            <w:r w:rsidR="00A277D9" w:rsidRPr="00F25C34">
              <w:rPr>
                <w:sz w:val="24"/>
                <w:szCs w:val="24"/>
              </w:rPr>
              <w:t xml:space="preserve"> M2</w:t>
            </w:r>
            <w:r w:rsidR="00712426" w:rsidRPr="00F25C34">
              <w:rPr>
                <w:sz w:val="24"/>
                <w:szCs w:val="24"/>
              </w:rPr>
              <w:t>4</w:t>
            </w:r>
          </w:p>
        </w:tc>
      </w:tr>
      <w:tr w:rsidR="00505FE4" w:rsidRPr="00F25C34" w14:paraId="580D88F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1444A1" w14:textId="77777777" w:rsidR="00505FE4" w:rsidRPr="00F25C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C43" w14:textId="77777777" w:rsidR="00505FE4" w:rsidRPr="00F25C34" w:rsidRDefault="00505FE4" w:rsidP="00F77DC4">
            <w:pPr>
              <w:rPr>
                <w:b/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 xml:space="preserve">Nazwa przedmiotu: </w:t>
            </w:r>
          </w:p>
          <w:p w14:paraId="3ED84622" w14:textId="4EE54BC7" w:rsidR="00505FE4" w:rsidRPr="00F25C34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F25C34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A07607E" w14:textId="2180DE6B" w:rsidR="00505FE4" w:rsidRPr="00F25C34" w:rsidRDefault="00505FE4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Kod przedmiotu:</w:t>
            </w:r>
            <w:r w:rsidR="00A277D9" w:rsidRPr="00F25C34">
              <w:rPr>
                <w:sz w:val="24"/>
                <w:szCs w:val="24"/>
              </w:rPr>
              <w:t xml:space="preserve"> M2</w:t>
            </w:r>
            <w:r w:rsidR="00712426" w:rsidRPr="00F25C34">
              <w:rPr>
                <w:sz w:val="24"/>
                <w:szCs w:val="24"/>
              </w:rPr>
              <w:t>4</w:t>
            </w:r>
          </w:p>
        </w:tc>
      </w:tr>
      <w:tr w:rsidR="00505FE4" w:rsidRPr="00F25C34" w14:paraId="04BB0A1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4BE7E9" w14:textId="77777777" w:rsidR="00505FE4" w:rsidRPr="00F25C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0CA55E" w14:textId="77777777" w:rsidR="00505FE4" w:rsidRPr="00F25C34" w:rsidRDefault="00505FE4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Nazwa jednostki organizacyjnej prowadzącej przedmiot / moduł:</w:t>
            </w:r>
          </w:p>
          <w:p w14:paraId="1930EB2E" w14:textId="77777777" w:rsidR="00505FE4" w:rsidRPr="00F25C34" w:rsidRDefault="00A0655B" w:rsidP="00F77DC4">
            <w:pPr>
              <w:rPr>
                <w:b/>
                <w:sz w:val="24"/>
                <w:szCs w:val="24"/>
              </w:rPr>
            </w:pPr>
            <w:r w:rsidRPr="00F25C34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F25C34" w14:paraId="3AC06DD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7E1D86" w14:textId="77777777" w:rsidR="00505FE4" w:rsidRPr="00F25C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B8FB6C" w14:textId="77777777" w:rsidR="00A277D9" w:rsidRPr="00F25C34" w:rsidRDefault="00505FE4" w:rsidP="00F77DC4">
            <w:r w:rsidRPr="00F25C34">
              <w:rPr>
                <w:sz w:val="24"/>
                <w:szCs w:val="24"/>
              </w:rPr>
              <w:t>Nazwa kierunku:</w:t>
            </w:r>
            <w:r w:rsidR="00A277D9" w:rsidRPr="00F25C34">
              <w:t xml:space="preserve"> </w:t>
            </w:r>
          </w:p>
          <w:p w14:paraId="3AA082A3" w14:textId="35922C9D" w:rsidR="00505FE4" w:rsidRPr="00F25C34" w:rsidRDefault="00A277D9" w:rsidP="00A277D9">
            <w:pPr>
              <w:rPr>
                <w:b/>
                <w:bCs/>
                <w:sz w:val="24"/>
                <w:szCs w:val="24"/>
              </w:rPr>
            </w:pPr>
            <w:r w:rsidRPr="00F25C34">
              <w:rPr>
                <w:b/>
                <w:bCs/>
                <w:sz w:val="24"/>
                <w:szCs w:val="24"/>
              </w:rPr>
              <w:t>INFORMATYKA</w:t>
            </w:r>
          </w:p>
        </w:tc>
      </w:tr>
      <w:tr w:rsidR="00505FE4" w:rsidRPr="00F25C34" w14:paraId="635305A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43E8DF" w14:textId="77777777" w:rsidR="00505FE4" w:rsidRPr="00F25C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4952DB" w14:textId="77777777" w:rsidR="00505FE4" w:rsidRPr="00F25C34" w:rsidRDefault="00505FE4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Nazwa specjalności:</w:t>
            </w:r>
            <w:r w:rsidR="00A0655B" w:rsidRPr="00F25C34">
              <w:rPr>
                <w:sz w:val="24"/>
                <w:szCs w:val="24"/>
              </w:rPr>
              <w:t xml:space="preserve"> /niewłaściwe skasować/</w:t>
            </w:r>
          </w:p>
          <w:p w14:paraId="1AFC7CF8" w14:textId="6AE1D2DC" w:rsidR="00505FE4" w:rsidRPr="00F25C34" w:rsidRDefault="00A0655B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Administracja systemów i sieci komputerowych</w:t>
            </w:r>
            <w:r w:rsidRPr="00F25C34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:rsidRPr="00F25C34" w14:paraId="294BE0C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0D4738" w14:textId="77777777" w:rsidR="00505FE4" w:rsidRPr="00F25C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782" w14:textId="77777777" w:rsidR="00505FE4" w:rsidRPr="00F25C34" w:rsidRDefault="00505FE4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Forma studiów:</w:t>
            </w:r>
          </w:p>
          <w:p w14:paraId="3D65577E" w14:textId="547250F0" w:rsidR="00505FE4" w:rsidRPr="00F25C34" w:rsidRDefault="00712426" w:rsidP="00F77DC4">
            <w:pPr>
              <w:rPr>
                <w:b/>
                <w:bCs/>
                <w:sz w:val="24"/>
                <w:szCs w:val="24"/>
              </w:rPr>
            </w:pPr>
            <w:r w:rsidRPr="00F25C34">
              <w:rPr>
                <w:b/>
                <w:bCs/>
                <w:sz w:val="24"/>
                <w:szCs w:val="24"/>
              </w:rPr>
              <w:t>nie</w:t>
            </w:r>
            <w:r w:rsidR="00A277D9" w:rsidRPr="00F25C34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4F44" w14:textId="77777777" w:rsidR="00505FE4" w:rsidRPr="00F25C34" w:rsidRDefault="00505FE4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Profil kształcenia:</w:t>
            </w:r>
          </w:p>
          <w:p w14:paraId="191FE362" w14:textId="2D73B7BF" w:rsidR="00505FE4" w:rsidRPr="00F25C34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F25C34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6FA1319" w14:textId="77777777" w:rsidR="00505FE4" w:rsidRPr="00F25C34" w:rsidRDefault="00505FE4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Poziom studiów:</w:t>
            </w:r>
          </w:p>
          <w:p w14:paraId="7762EDDB" w14:textId="1D5BE38F" w:rsidR="00A277D9" w:rsidRPr="00F25C34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F25C34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505FE4" w:rsidRPr="00F25C34" w14:paraId="2425BF2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FBBDDC" w14:textId="77777777" w:rsidR="00505FE4" w:rsidRPr="00F25C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9342" w14:textId="77777777" w:rsidR="00505FE4" w:rsidRPr="00F25C34" w:rsidRDefault="00505FE4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 xml:space="preserve">Rok / semestr: </w:t>
            </w:r>
          </w:p>
          <w:p w14:paraId="3CB15239" w14:textId="2CD028E5" w:rsidR="00505FE4" w:rsidRPr="00F25C34" w:rsidRDefault="00A277D9" w:rsidP="00F77DC4">
            <w:pPr>
              <w:rPr>
                <w:b/>
                <w:sz w:val="24"/>
                <w:szCs w:val="24"/>
              </w:rPr>
            </w:pPr>
            <w:r w:rsidRPr="00F25C34">
              <w:rPr>
                <w:b/>
                <w:sz w:val="24"/>
                <w:szCs w:val="24"/>
              </w:rPr>
              <w:t>1/2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294C" w14:textId="77777777" w:rsidR="00505FE4" w:rsidRPr="00F25C34" w:rsidRDefault="00505FE4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Status przedmiotu /modułu:</w:t>
            </w:r>
          </w:p>
          <w:p w14:paraId="5CB94B95" w14:textId="799BB15A" w:rsidR="00505FE4" w:rsidRPr="00F25C34" w:rsidRDefault="00A277D9" w:rsidP="00F77DC4">
            <w:pPr>
              <w:rPr>
                <w:b/>
                <w:sz w:val="24"/>
                <w:szCs w:val="24"/>
              </w:rPr>
            </w:pPr>
            <w:r w:rsidRPr="00F25C34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958073" w14:textId="77777777" w:rsidR="00505FE4" w:rsidRPr="00F25C34" w:rsidRDefault="00505FE4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Język przedmiotu / modułu:</w:t>
            </w:r>
          </w:p>
          <w:p w14:paraId="416D9624" w14:textId="568D191C" w:rsidR="00505FE4" w:rsidRPr="00F25C34" w:rsidRDefault="00A277D9" w:rsidP="00F77DC4">
            <w:pPr>
              <w:rPr>
                <w:b/>
                <w:sz w:val="24"/>
                <w:szCs w:val="24"/>
              </w:rPr>
            </w:pPr>
            <w:r w:rsidRPr="00F25C34">
              <w:rPr>
                <w:b/>
                <w:sz w:val="24"/>
                <w:szCs w:val="24"/>
              </w:rPr>
              <w:t>angielski / polski</w:t>
            </w:r>
          </w:p>
        </w:tc>
      </w:tr>
      <w:tr w:rsidR="00505FE4" w:rsidRPr="00F25C34" w14:paraId="42FD466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239129" w14:textId="77777777" w:rsidR="00505FE4" w:rsidRPr="00F25C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C91C" w14:textId="77777777" w:rsidR="00505FE4" w:rsidRPr="00F25C34" w:rsidRDefault="00505FE4" w:rsidP="00F77DC4">
            <w:pPr>
              <w:rPr>
                <w:sz w:val="24"/>
                <w:szCs w:val="24"/>
              </w:rPr>
            </w:pPr>
          </w:p>
          <w:p w14:paraId="2323EA46" w14:textId="77777777" w:rsidR="00505FE4" w:rsidRPr="00F25C34" w:rsidRDefault="00505FE4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54A0" w14:textId="77777777" w:rsidR="00505FE4" w:rsidRPr="00F25C34" w:rsidRDefault="00505FE4" w:rsidP="00F77DC4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45C2" w14:textId="77777777" w:rsidR="00505FE4" w:rsidRPr="00F25C34" w:rsidRDefault="00505FE4" w:rsidP="00F77DC4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EFD4" w14:textId="77777777" w:rsidR="00505FE4" w:rsidRPr="00F25C34" w:rsidRDefault="00505FE4" w:rsidP="00F77DC4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7560" w14:textId="77777777" w:rsidR="00505FE4" w:rsidRPr="00F25C34" w:rsidRDefault="00505FE4" w:rsidP="00F77DC4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CA26" w14:textId="77777777" w:rsidR="00505FE4" w:rsidRPr="00F25C34" w:rsidRDefault="00505FE4" w:rsidP="00F77DC4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D211B0" w14:textId="77777777" w:rsidR="00505FE4" w:rsidRPr="00F25C34" w:rsidRDefault="00505FE4" w:rsidP="00F77DC4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 xml:space="preserve">inne </w:t>
            </w:r>
            <w:r w:rsidRPr="00F25C34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F25C34" w14:paraId="2B5C3EE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82E9D6" w14:textId="77777777" w:rsidR="00505FE4" w:rsidRPr="00F25C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51795A" w14:textId="77777777" w:rsidR="00505FE4" w:rsidRPr="00F25C34" w:rsidRDefault="00505FE4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95DE5" w14:textId="77777777" w:rsidR="00505FE4" w:rsidRPr="00F25C3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3D8C1" w14:textId="41DF23C2" w:rsidR="00505FE4" w:rsidRPr="00F25C34" w:rsidRDefault="00A277D9" w:rsidP="00F77DC4">
            <w:pPr>
              <w:jc w:val="center"/>
              <w:rPr>
                <w:b/>
                <w:sz w:val="24"/>
                <w:szCs w:val="24"/>
              </w:rPr>
            </w:pPr>
            <w:r w:rsidRPr="00F25C3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F57A7" w14:textId="77777777" w:rsidR="00505FE4" w:rsidRPr="00F25C3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27F1A" w14:textId="77777777" w:rsidR="00505FE4" w:rsidRPr="00F25C3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82F5B1" w14:textId="77777777" w:rsidR="00505FE4" w:rsidRPr="00F25C3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185AB1" w14:textId="77777777" w:rsidR="00505FE4" w:rsidRPr="00F25C3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CE4D38C" w14:textId="77777777" w:rsidR="00505FE4" w:rsidRPr="00F25C34" w:rsidRDefault="00505FE4" w:rsidP="00505FE4">
      <w:pPr>
        <w:rPr>
          <w:sz w:val="24"/>
          <w:szCs w:val="24"/>
        </w:rPr>
      </w:pPr>
    </w:p>
    <w:p w14:paraId="41944FDE" w14:textId="77777777" w:rsidR="00505FE4" w:rsidRPr="00F25C3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F25C34" w14:paraId="6DDD377A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BF5A" w14:textId="77777777" w:rsidR="00505FE4" w:rsidRPr="00F25C34" w:rsidRDefault="00505FE4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Koordynator przedmiotu / modułu</w:t>
            </w:r>
            <w:r w:rsidRPr="00F25C34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1D961" w14:textId="3DFFEC1C" w:rsidR="00505FE4" w:rsidRPr="00F25C34" w:rsidRDefault="00A277D9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mgr Małgorzata Matuszewska</w:t>
            </w:r>
          </w:p>
        </w:tc>
      </w:tr>
      <w:tr w:rsidR="00505FE4" w:rsidRPr="00F25C34" w14:paraId="67853BD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29F9" w14:textId="77777777" w:rsidR="00505FE4" w:rsidRPr="00F25C34" w:rsidRDefault="00505FE4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Prowadzący zajęcia</w:t>
            </w:r>
            <w:r w:rsidRPr="00F25C34">
              <w:t>*</w:t>
            </w:r>
          </w:p>
          <w:p w14:paraId="33A5099A" w14:textId="77777777" w:rsidR="00505FE4" w:rsidRPr="00F25C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E321C" w14:textId="2E8860A1" w:rsidR="00505FE4" w:rsidRPr="00F25C34" w:rsidRDefault="00A277D9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 xml:space="preserve">mgr Małgorzata Matuszewska, mgr Grażyna </w:t>
            </w:r>
            <w:proofErr w:type="spellStart"/>
            <w:r w:rsidRPr="00F25C34">
              <w:rPr>
                <w:sz w:val="24"/>
                <w:szCs w:val="24"/>
              </w:rPr>
              <w:t>Zumkowska</w:t>
            </w:r>
            <w:proofErr w:type="spellEnd"/>
            <w:r w:rsidRPr="00F25C34">
              <w:rPr>
                <w:sz w:val="24"/>
                <w:szCs w:val="24"/>
              </w:rPr>
              <w:t xml:space="preserve">, mgr Edyta Kaczyńska, </w:t>
            </w:r>
            <w:r w:rsidR="0028044B" w:rsidRPr="00F25C34">
              <w:rPr>
                <w:sz w:val="24"/>
                <w:szCs w:val="24"/>
              </w:rPr>
              <w:t>mgr M</w:t>
            </w:r>
            <w:r w:rsidR="00712426" w:rsidRPr="00F25C34">
              <w:rPr>
                <w:sz w:val="24"/>
                <w:szCs w:val="24"/>
              </w:rPr>
              <w:t>arcin</w:t>
            </w:r>
            <w:r w:rsidR="0028044B" w:rsidRPr="00F25C34">
              <w:rPr>
                <w:sz w:val="24"/>
                <w:szCs w:val="24"/>
              </w:rPr>
              <w:t xml:space="preserve"> </w:t>
            </w:r>
            <w:proofErr w:type="spellStart"/>
            <w:r w:rsidR="0028044B" w:rsidRPr="00F25C34">
              <w:rPr>
                <w:sz w:val="24"/>
                <w:szCs w:val="24"/>
              </w:rPr>
              <w:t>Pychyński</w:t>
            </w:r>
            <w:proofErr w:type="spellEnd"/>
            <w:r w:rsidR="0028044B" w:rsidRPr="00F25C34">
              <w:rPr>
                <w:sz w:val="24"/>
                <w:szCs w:val="24"/>
              </w:rPr>
              <w:t xml:space="preserve">, </w:t>
            </w:r>
            <w:r w:rsidRPr="00F25C34">
              <w:rPr>
                <w:sz w:val="24"/>
                <w:szCs w:val="24"/>
              </w:rPr>
              <w:t>mgr Stella Santiago</w:t>
            </w:r>
          </w:p>
        </w:tc>
      </w:tr>
      <w:tr w:rsidR="00505FE4" w:rsidRPr="00F25C34" w14:paraId="17B3118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18AC" w14:textId="77777777" w:rsidR="00505FE4" w:rsidRPr="00F25C3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D6FB3" w14:textId="5C423C6A" w:rsidR="00505FE4" w:rsidRPr="00F25C34" w:rsidRDefault="00A277D9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Doskonalenie praktycznej znajomości języka angielskiego w rutynowych sytuacjach komunikacyjnych dotyczących życia codziennego i zawodowego z uwzględnieniem podstawowego słownictwa z branży IT.</w:t>
            </w:r>
          </w:p>
        </w:tc>
      </w:tr>
      <w:tr w:rsidR="00505FE4" w:rsidRPr="00F25C34" w14:paraId="692C04A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B51AE0" w14:textId="77777777" w:rsidR="00505FE4" w:rsidRPr="00F25C3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D4D63E" w14:textId="5AEB0B3F" w:rsidR="00505FE4" w:rsidRPr="00F25C34" w:rsidRDefault="00A277D9" w:rsidP="00F77DC4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Znajomość języka odpowiadająca poziomowi podstawowemu egzaminu maturalnego</w:t>
            </w:r>
          </w:p>
        </w:tc>
      </w:tr>
    </w:tbl>
    <w:p w14:paraId="58BC604D" w14:textId="77777777" w:rsidR="00505FE4" w:rsidRPr="00F25C3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F25C34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DC742B0" w14:textId="77777777" w:rsidR="00505FE4" w:rsidRPr="00F25C3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F25C34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7056362C" w14:textId="77777777" w:rsidR="00505FE4" w:rsidRPr="00F25C3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F25C34" w14:paraId="7B035BC5" w14:textId="77777777" w:rsidTr="13E3B76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66926D4" w14:textId="77777777" w:rsidR="00505FE4" w:rsidRPr="00F25C34" w:rsidRDefault="00505FE4" w:rsidP="00F77DC4">
            <w:pPr>
              <w:jc w:val="center"/>
              <w:rPr>
                <w:sz w:val="24"/>
                <w:szCs w:val="24"/>
              </w:rPr>
            </w:pPr>
            <w:r w:rsidRPr="00F25C34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F25C34" w14:paraId="66D79990" w14:textId="77777777" w:rsidTr="13E3B76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E47CB7" w14:textId="77777777" w:rsidR="00505FE4" w:rsidRPr="00F25C34" w:rsidRDefault="00505FE4" w:rsidP="00F77DC4">
            <w:pPr>
              <w:rPr>
                <w:sz w:val="22"/>
                <w:szCs w:val="22"/>
              </w:rPr>
            </w:pPr>
            <w:r w:rsidRPr="00F25C34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9164E7" w14:textId="77777777" w:rsidR="00505FE4" w:rsidRPr="00F25C34" w:rsidRDefault="00505FE4" w:rsidP="00F77DC4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6D8C563" w14:textId="77777777" w:rsidR="00505FE4" w:rsidRPr="00F25C34" w:rsidRDefault="00505FE4" w:rsidP="00F77DC4">
            <w:pPr>
              <w:jc w:val="center"/>
              <w:rPr>
                <w:sz w:val="22"/>
                <w:szCs w:val="22"/>
              </w:rPr>
            </w:pPr>
            <w:r w:rsidRPr="00F25C34">
              <w:rPr>
                <w:sz w:val="22"/>
                <w:szCs w:val="22"/>
              </w:rPr>
              <w:t xml:space="preserve">Kod kierunkowego efektu </w:t>
            </w:r>
          </w:p>
          <w:p w14:paraId="75194E23" w14:textId="77777777" w:rsidR="00505FE4" w:rsidRPr="00F25C34" w:rsidRDefault="00505FE4" w:rsidP="00F77DC4">
            <w:pPr>
              <w:jc w:val="center"/>
              <w:rPr>
                <w:sz w:val="22"/>
                <w:szCs w:val="22"/>
              </w:rPr>
            </w:pPr>
            <w:r w:rsidRPr="00F25C34">
              <w:rPr>
                <w:sz w:val="22"/>
                <w:szCs w:val="22"/>
              </w:rPr>
              <w:t>uczenia się</w:t>
            </w:r>
          </w:p>
        </w:tc>
      </w:tr>
      <w:tr w:rsidR="0028044B" w:rsidRPr="00F25C34" w14:paraId="6D88089A" w14:textId="77777777" w:rsidTr="13E3B76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6C7221" w14:textId="2DF5A61D" w:rsidR="0028044B" w:rsidRPr="00F25C34" w:rsidRDefault="0028044B" w:rsidP="0028044B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820B56" w14:textId="36E4B232" w:rsidR="6DB9D9E4" w:rsidRPr="00F25C34" w:rsidRDefault="6DB9D9E4" w:rsidP="6DB9D9E4">
            <w:pPr>
              <w:rPr>
                <w:color w:val="000000" w:themeColor="text1"/>
                <w:sz w:val="24"/>
                <w:szCs w:val="24"/>
              </w:rPr>
            </w:pPr>
            <w:r w:rsidRPr="00F25C34">
              <w:rPr>
                <w:color w:val="000000" w:themeColor="text1"/>
                <w:sz w:val="24"/>
                <w:szCs w:val="24"/>
              </w:rPr>
              <w:t>Potrafi skutecznie wyszukiwać, klasyfikować i porządkować informacje potrzebne do konstruowania własnych prostych wypowiedzi ustnych lub pisemnych korzystając z literatury, Internetu, baz wiedzy oraz innych źródeł informacji.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F48B13" w14:textId="477348B9" w:rsidR="0028044B" w:rsidRPr="00F25C34" w:rsidRDefault="0028044B" w:rsidP="0028044B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K_U01</w:t>
            </w:r>
          </w:p>
        </w:tc>
      </w:tr>
      <w:tr w:rsidR="0028044B" w:rsidRPr="00F25C34" w14:paraId="76A0E920" w14:textId="77777777" w:rsidTr="13E3B76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BEFEB3" w14:textId="2CB9B14F" w:rsidR="0028044B" w:rsidRPr="00F25C34" w:rsidRDefault="0028044B" w:rsidP="0028044B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FE31C9" w14:textId="440EE1A7" w:rsidR="6DB9D9E4" w:rsidRPr="00F25C34" w:rsidRDefault="6DB9D9E4" w:rsidP="13E3B764">
            <w:pPr>
              <w:rPr>
                <w:color w:val="000000" w:themeColor="text1"/>
                <w:sz w:val="24"/>
                <w:szCs w:val="24"/>
              </w:rPr>
            </w:pPr>
            <w:r w:rsidRPr="00F25C34">
              <w:rPr>
                <w:color w:val="000000" w:themeColor="text1"/>
                <w:sz w:val="24"/>
                <w:szCs w:val="24"/>
              </w:rPr>
              <w:t xml:space="preserve">Potrafi konstruować </w:t>
            </w:r>
            <w:r w:rsidR="1981F6EC" w:rsidRPr="00F25C34">
              <w:rPr>
                <w:color w:val="000000" w:themeColor="text1"/>
                <w:sz w:val="24"/>
                <w:szCs w:val="24"/>
              </w:rPr>
              <w:t xml:space="preserve">krótkie </w:t>
            </w:r>
            <w:r w:rsidRPr="00F25C34">
              <w:rPr>
                <w:color w:val="000000" w:themeColor="text1"/>
                <w:sz w:val="24"/>
                <w:szCs w:val="24"/>
              </w:rPr>
              <w:t>wypowiedzi pisemne stosując podstawowe struktury językowe adekwatne do tematu pracy.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A784DD" w14:textId="5CF27F82" w:rsidR="0028044B" w:rsidRPr="00F25C34" w:rsidRDefault="0028044B" w:rsidP="0028044B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K_U04, K_U05</w:t>
            </w:r>
          </w:p>
        </w:tc>
      </w:tr>
      <w:tr w:rsidR="0028044B" w:rsidRPr="00F25C34" w14:paraId="202121D9" w14:textId="77777777" w:rsidTr="13E3B76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1C5E79" w14:textId="5E12888C" w:rsidR="0028044B" w:rsidRPr="00F25C34" w:rsidRDefault="0028044B" w:rsidP="0028044B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C4711E" w14:textId="3202AB77" w:rsidR="6DB9D9E4" w:rsidRPr="00F25C34" w:rsidRDefault="6DB9D9E4" w:rsidP="13E3B764">
            <w:pPr>
              <w:rPr>
                <w:color w:val="000000" w:themeColor="text1"/>
                <w:sz w:val="24"/>
                <w:szCs w:val="24"/>
              </w:rPr>
            </w:pPr>
            <w:r w:rsidRPr="00F25C34">
              <w:rPr>
                <w:color w:val="000000" w:themeColor="text1"/>
                <w:sz w:val="24"/>
                <w:szCs w:val="24"/>
              </w:rPr>
              <w:t>Potrafi formułować proste</w:t>
            </w:r>
            <w:r w:rsidR="79E3E111" w:rsidRPr="00F25C3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25C34">
              <w:rPr>
                <w:color w:val="000000" w:themeColor="text1"/>
                <w:sz w:val="24"/>
                <w:szCs w:val="24"/>
              </w:rPr>
              <w:t>wypowiedzi ustne z zastosowaniem odpowiednich struktur językowych adekwatnych do tematyki wypowiedzi.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440FDA" w14:textId="032B5F2C" w:rsidR="0028044B" w:rsidRPr="00F25C34" w:rsidRDefault="0028044B" w:rsidP="0028044B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K_U04, K_U05</w:t>
            </w:r>
          </w:p>
        </w:tc>
      </w:tr>
      <w:tr w:rsidR="0028044B" w:rsidRPr="00F25C34" w14:paraId="728C2D25" w14:textId="77777777" w:rsidTr="13E3B76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1C3ADB" w14:textId="31EEC88B" w:rsidR="0028044B" w:rsidRPr="00F25C34" w:rsidRDefault="0028044B" w:rsidP="0028044B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DB4E04" w14:textId="21875723" w:rsidR="6DB9D9E4" w:rsidRPr="00F25C34" w:rsidRDefault="6DB9D9E4" w:rsidP="6DB9D9E4">
            <w:pPr>
              <w:rPr>
                <w:color w:val="000000" w:themeColor="text1"/>
                <w:sz w:val="24"/>
                <w:szCs w:val="24"/>
              </w:rPr>
            </w:pPr>
            <w:r w:rsidRPr="00F25C34">
              <w:rPr>
                <w:color w:val="000000" w:themeColor="text1"/>
                <w:sz w:val="24"/>
                <w:szCs w:val="24"/>
              </w:rPr>
              <w:t>Potrafi posługiwać się językiem angielskim (wykorzystując wszystkie umiejętności językowe: czytanie i słuchanie ze zrozumieniem, mówienie oraz pisanie) w podstawowym zakresie tematycznym.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A156D0" w14:textId="29112F2A" w:rsidR="0028044B" w:rsidRPr="00F25C34" w:rsidRDefault="0028044B" w:rsidP="0028044B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K_U05</w:t>
            </w:r>
          </w:p>
        </w:tc>
      </w:tr>
      <w:tr w:rsidR="0028044B" w:rsidRPr="00F25C34" w14:paraId="4D622668" w14:textId="77777777" w:rsidTr="13E3B76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B9CD82" w14:textId="1A8730DC" w:rsidR="0028044B" w:rsidRPr="00F25C34" w:rsidRDefault="0028044B" w:rsidP="0028044B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0DC7C6" w14:textId="19FFDB95" w:rsidR="0028044B" w:rsidRPr="00F25C34" w:rsidRDefault="007C5C83" w:rsidP="0028044B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 xml:space="preserve">Wykazuje gotowość do </w:t>
            </w:r>
            <w:r w:rsidR="0028044B" w:rsidRPr="00F25C34">
              <w:rPr>
                <w:sz w:val="24"/>
                <w:szCs w:val="24"/>
              </w:rPr>
              <w:t>prac</w:t>
            </w:r>
            <w:r w:rsidRPr="00F25C34">
              <w:rPr>
                <w:sz w:val="24"/>
                <w:szCs w:val="24"/>
              </w:rPr>
              <w:t>y</w:t>
            </w:r>
            <w:r w:rsidR="0028044B" w:rsidRPr="00F25C34">
              <w:rPr>
                <w:sz w:val="24"/>
                <w:szCs w:val="24"/>
              </w:rPr>
              <w:t xml:space="preserve"> w parach lub w zespole</w:t>
            </w:r>
            <w:r w:rsidRPr="00F25C34">
              <w:rPr>
                <w:sz w:val="24"/>
                <w:szCs w:val="24"/>
              </w:rPr>
              <w:t xml:space="preserve"> i wspólnego planowania pracy</w:t>
            </w:r>
            <w:r w:rsidR="0028044B" w:rsidRPr="00F25C34">
              <w:rPr>
                <w:sz w:val="24"/>
                <w:szCs w:val="24"/>
              </w:rPr>
              <w:t xml:space="preserve"> ze świadomością odpowiedzialności za </w:t>
            </w:r>
            <w:r w:rsidRPr="00F25C34">
              <w:rPr>
                <w:sz w:val="24"/>
                <w:szCs w:val="24"/>
              </w:rPr>
              <w:t>ostateczny kształt wykonanego</w:t>
            </w:r>
            <w:r w:rsidR="0028044B" w:rsidRPr="00F25C34">
              <w:rPr>
                <w:sz w:val="24"/>
                <w:szCs w:val="24"/>
              </w:rPr>
              <w:t xml:space="preserve"> zadani</w:t>
            </w:r>
            <w:r w:rsidRPr="00F25C34">
              <w:rPr>
                <w:sz w:val="24"/>
                <w:szCs w:val="24"/>
              </w:rPr>
              <w:t>a</w:t>
            </w:r>
            <w:r w:rsidR="0028044B" w:rsidRPr="00F25C34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B5BEB5" w14:textId="376D09EA" w:rsidR="0028044B" w:rsidRPr="00F25C34" w:rsidRDefault="0028044B" w:rsidP="0028044B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K_U02</w:t>
            </w:r>
          </w:p>
        </w:tc>
      </w:tr>
      <w:tr w:rsidR="00505FE4" w:rsidRPr="00F25C34" w14:paraId="7E086838" w14:textId="77777777" w:rsidTr="13E3B7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198CD4B" w14:textId="77777777" w:rsidR="00505FE4" w:rsidRPr="00F25C34" w:rsidRDefault="00505FE4" w:rsidP="00F77DC4">
            <w:pPr>
              <w:jc w:val="center"/>
              <w:rPr>
                <w:sz w:val="24"/>
                <w:szCs w:val="24"/>
              </w:rPr>
            </w:pPr>
            <w:r w:rsidRPr="00F25C34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F25C34" w14:paraId="6103DE76" w14:textId="77777777" w:rsidTr="13E3B7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3933278" w14:textId="77777777" w:rsidR="00505FE4" w:rsidRPr="00F25C34" w:rsidRDefault="00505FE4" w:rsidP="00F77DC4">
            <w:pPr>
              <w:rPr>
                <w:b/>
                <w:sz w:val="24"/>
                <w:szCs w:val="24"/>
              </w:rPr>
            </w:pPr>
            <w:r w:rsidRPr="00F25C34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F25C34" w14:paraId="2B580E23" w14:textId="77777777" w:rsidTr="13E3B7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7A4FE6" w14:textId="77777777" w:rsidR="00505FE4" w:rsidRPr="00F25C34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F25C34" w14:paraId="194E36D6" w14:textId="77777777" w:rsidTr="13E3B7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C2317A0" w14:textId="77777777" w:rsidR="00505FE4" w:rsidRPr="00F25C34" w:rsidRDefault="00505FE4" w:rsidP="00F77DC4">
            <w:pPr>
              <w:rPr>
                <w:b/>
                <w:sz w:val="24"/>
                <w:szCs w:val="24"/>
              </w:rPr>
            </w:pPr>
            <w:r w:rsidRPr="00F25C34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F25C34" w14:paraId="050E3655" w14:textId="77777777" w:rsidTr="13E3B7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4E6966E" w14:textId="2A2D8695" w:rsidR="008F3C92" w:rsidRPr="00F25C34" w:rsidRDefault="008F3C92" w:rsidP="008F3C92">
            <w:p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 xml:space="preserve">Rozwijanie umiejętności językowych takich jak słuchanie i czytanie ze zrozumieniem, mówienie, pisanie. Rozwijanie kompetencji językowych w zakresie podstawowych struktur gramatycznych i leksykalnych przydatnych w rutynowych sytuacjach komunikacyjnych: przedstawianie się, kontakty towarzyskie i zawodowe, opisywanie swojego dotychczasowego wykształcenia, zainteresowań, doświadczeń, obowiązków zawodowych i planów na przyszłość. </w:t>
            </w:r>
          </w:p>
          <w:p w14:paraId="689A5DD2" w14:textId="62A432A7" w:rsidR="00505FE4" w:rsidRPr="00F25C34" w:rsidRDefault="008F3C92" w:rsidP="008F3C92">
            <w:pPr>
              <w:rPr>
                <w:sz w:val="22"/>
                <w:szCs w:val="22"/>
              </w:rPr>
            </w:pPr>
            <w:r w:rsidRPr="00F25C34">
              <w:rPr>
                <w:sz w:val="24"/>
                <w:szCs w:val="24"/>
              </w:rPr>
              <w:t>Zapoznanie studentów z podstawowym słownictwem i strukturami leksykalnymi w języku angielskim stosowanymi w obszarze IT: części składowe komputera, typy i rodzaje urządzeń komputerowych, urządzenia peryferyjne.</w:t>
            </w:r>
          </w:p>
        </w:tc>
      </w:tr>
      <w:tr w:rsidR="00505FE4" w:rsidRPr="00F25C34" w14:paraId="78665D17" w14:textId="77777777" w:rsidTr="13E3B7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0D4703B8" w14:textId="77777777" w:rsidR="00505FE4" w:rsidRPr="00F25C34" w:rsidRDefault="00505FE4" w:rsidP="00F77DC4">
            <w:pPr>
              <w:pStyle w:val="Nagwek1"/>
              <w:rPr>
                <w:szCs w:val="24"/>
              </w:rPr>
            </w:pPr>
            <w:r w:rsidRPr="00F25C34">
              <w:rPr>
                <w:szCs w:val="24"/>
              </w:rPr>
              <w:t>Laboratorium</w:t>
            </w:r>
          </w:p>
        </w:tc>
      </w:tr>
      <w:tr w:rsidR="00505FE4" w:rsidRPr="00F25C34" w14:paraId="60741EA8" w14:textId="77777777" w:rsidTr="13E3B7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0E44DA" w14:textId="77777777" w:rsidR="00505FE4" w:rsidRPr="00F25C34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F25C34" w14:paraId="7916606C" w14:textId="77777777" w:rsidTr="13E3B7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1C90D76" w14:textId="77777777" w:rsidR="00505FE4" w:rsidRPr="00F25C34" w:rsidRDefault="00505FE4" w:rsidP="00F77DC4">
            <w:pPr>
              <w:pStyle w:val="Nagwek1"/>
              <w:rPr>
                <w:szCs w:val="24"/>
              </w:rPr>
            </w:pPr>
            <w:r w:rsidRPr="00F25C34">
              <w:rPr>
                <w:szCs w:val="24"/>
              </w:rPr>
              <w:t>Projekt</w:t>
            </w:r>
          </w:p>
        </w:tc>
      </w:tr>
      <w:tr w:rsidR="00505FE4" w:rsidRPr="00F25C34" w14:paraId="02A15C2A" w14:textId="77777777" w:rsidTr="13E3B7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A7E1966" w14:textId="77777777" w:rsidR="00505FE4" w:rsidRPr="00F25C3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F25C34" w14:paraId="16A8B3C3" w14:textId="77777777" w:rsidTr="13E3B7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3595F46" w14:textId="77777777" w:rsidR="00505FE4" w:rsidRPr="00F25C34" w:rsidRDefault="00505FE4" w:rsidP="00F77DC4">
            <w:pPr>
              <w:rPr>
                <w:b/>
                <w:sz w:val="24"/>
                <w:szCs w:val="24"/>
              </w:rPr>
            </w:pPr>
            <w:r w:rsidRPr="00F25C34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F25C34" w14:paraId="16195E93" w14:textId="77777777" w:rsidTr="13E3B7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04F434" w14:textId="77777777" w:rsidR="00505FE4" w:rsidRPr="00F25C34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F25C34" w14:paraId="5614B9C3" w14:textId="77777777" w:rsidTr="13E3B7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664DE9F1" w14:textId="77777777" w:rsidR="00505FE4" w:rsidRPr="00F25C34" w:rsidRDefault="00505FE4" w:rsidP="00F77DC4">
            <w:pPr>
              <w:rPr>
                <w:b/>
                <w:sz w:val="24"/>
                <w:szCs w:val="24"/>
              </w:rPr>
            </w:pPr>
            <w:r w:rsidRPr="00F25C3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F25C34" w14:paraId="21E75088" w14:textId="77777777" w:rsidTr="13E3B7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7474D" w14:textId="77777777" w:rsidR="00505FE4" w:rsidRPr="00F25C34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4209391D" w14:textId="77777777" w:rsidR="00505FE4" w:rsidRPr="00F25C3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F25C34" w14:paraId="3DEE1AD6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E0DA" w14:textId="77777777" w:rsidR="00505FE4" w:rsidRPr="00F25C3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CAD33" w14:textId="7B8886C1" w:rsidR="00674DB5" w:rsidRPr="00F25C34" w:rsidRDefault="00674DB5" w:rsidP="00D11207">
            <w:pPr>
              <w:rPr>
                <w:sz w:val="24"/>
                <w:szCs w:val="24"/>
                <w:lang w:val="en-US"/>
              </w:rPr>
            </w:pPr>
            <w:r w:rsidRPr="00F25C34">
              <w:rPr>
                <w:sz w:val="24"/>
                <w:szCs w:val="24"/>
              </w:rPr>
              <w:t xml:space="preserve">Dubicka I., </w:t>
            </w:r>
            <w:proofErr w:type="spellStart"/>
            <w:r w:rsidRPr="00F25C34">
              <w:rPr>
                <w:sz w:val="24"/>
                <w:szCs w:val="24"/>
              </w:rPr>
              <w:t>O’Keefe</w:t>
            </w:r>
            <w:proofErr w:type="spellEnd"/>
            <w:r w:rsidRPr="00F25C34">
              <w:rPr>
                <w:sz w:val="24"/>
                <w:szCs w:val="24"/>
              </w:rPr>
              <w:t xml:space="preserve"> M., </w:t>
            </w:r>
            <w:proofErr w:type="spellStart"/>
            <w:r w:rsidRPr="00F25C34">
              <w:rPr>
                <w:i/>
                <w:iCs/>
                <w:sz w:val="24"/>
                <w:szCs w:val="24"/>
              </w:rPr>
              <w:t>Lifestyle</w:t>
            </w:r>
            <w:proofErr w:type="spellEnd"/>
            <w:r w:rsidRPr="00F25C34">
              <w:rPr>
                <w:i/>
                <w:iCs/>
                <w:sz w:val="24"/>
                <w:szCs w:val="24"/>
              </w:rPr>
              <w:t xml:space="preserve">. </w:t>
            </w:r>
            <w:r w:rsidRPr="00F25C34">
              <w:rPr>
                <w:i/>
                <w:iCs/>
                <w:sz w:val="24"/>
                <w:szCs w:val="24"/>
                <w:lang w:val="en-US"/>
              </w:rPr>
              <w:t>English for work socializing &amp; travel. Intermediate</w:t>
            </w:r>
            <w:r w:rsidRPr="00F25C34">
              <w:rPr>
                <w:sz w:val="24"/>
                <w:szCs w:val="24"/>
                <w:lang w:val="en-US"/>
              </w:rPr>
              <w:t>, Pearson Education Limited, 2010</w:t>
            </w:r>
          </w:p>
          <w:p w14:paraId="6ACC003C" w14:textId="2BA7FC09" w:rsidR="00D11207" w:rsidRPr="00F25C34" w:rsidRDefault="00D11207" w:rsidP="00D11207">
            <w:pPr>
              <w:rPr>
                <w:sz w:val="24"/>
                <w:szCs w:val="24"/>
                <w:lang w:val="en-US"/>
              </w:rPr>
            </w:pPr>
            <w:r w:rsidRPr="00F25C34">
              <w:rPr>
                <w:sz w:val="24"/>
                <w:szCs w:val="24"/>
                <w:lang w:val="en-US"/>
              </w:rPr>
              <w:t xml:space="preserve">Barrall I. &amp; Rogers J., </w:t>
            </w:r>
            <w:r w:rsidRPr="00F25C34">
              <w:rPr>
                <w:i/>
                <w:iCs/>
                <w:sz w:val="24"/>
                <w:szCs w:val="24"/>
                <w:lang w:val="en-US"/>
              </w:rPr>
              <w:t>Lifestyle. English for work socializing &amp; travel. Upper Intermediate</w:t>
            </w:r>
            <w:r w:rsidRPr="00F25C34">
              <w:rPr>
                <w:sz w:val="24"/>
                <w:szCs w:val="24"/>
                <w:lang w:val="en-US"/>
              </w:rPr>
              <w:t>, Pearson Education Limited, 2012</w:t>
            </w:r>
          </w:p>
          <w:p w14:paraId="2F31E6D9" w14:textId="77777777" w:rsidR="00D11207" w:rsidRPr="00F25C34" w:rsidRDefault="00D11207" w:rsidP="00D11207">
            <w:pPr>
              <w:rPr>
                <w:sz w:val="24"/>
                <w:szCs w:val="24"/>
                <w:lang w:val="en-US"/>
              </w:rPr>
            </w:pPr>
            <w:proofErr w:type="spellStart"/>
            <w:r w:rsidRPr="00F25C34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F25C34">
              <w:rPr>
                <w:sz w:val="24"/>
                <w:szCs w:val="24"/>
                <w:lang w:val="en-US"/>
              </w:rPr>
              <w:t xml:space="preserve"> C., Latham-Koenig C., </w:t>
            </w:r>
            <w:r w:rsidRPr="00F25C34">
              <w:rPr>
                <w:i/>
                <w:iCs/>
                <w:sz w:val="24"/>
                <w:szCs w:val="24"/>
                <w:lang w:val="en-US"/>
              </w:rPr>
              <w:t>New English File. Upper-intermediate</w:t>
            </w:r>
            <w:r w:rsidRPr="00F25C34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2871DFC9" w14:textId="77777777" w:rsidR="00D11207" w:rsidRPr="00F25C34" w:rsidRDefault="00D11207" w:rsidP="00D11207">
            <w:pPr>
              <w:rPr>
                <w:sz w:val="24"/>
                <w:szCs w:val="24"/>
                <w:lang w:val="en-US"/>
              </w:rPr>
            </w:pPr>
            <w:proofErr w:type="spellStart"/>
            <w:r w:rsidRPr="00F25C34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F25C34">
              <w:rPr>
                <w:sz w:val="24"/>
                <w:szCs w:val="24"/>
                <w:lang w:val="en-US"/>
              </w:rPr>
              <w:t xml:space="preserve"> C., Latham-Koenig C., </w:t>
            </w:r>
            <w:r w:rsidRPr="00F25C34">
              <w:rPr>
                <w:i/>
                <w:iCs/>
                <w:sz w:val="24"/>
                <w:szCs w:val="24"/>
                <w:lang w:val="en-US"/>
              </w:rPr>
              <w:t>New English File. Intermediate</w:t>
            </w:r>
            <w:r w:rsidRPr="00F25C34">
              <w:rPr>
                <w:sz w:val="24"/>
                <w:szCs w:val="24"/>
                <w:lang w:val="en-US"/>
              </w:rPr>
              <w:t>, Oxford University Press, 2006</w:t>
            </w:r>
          </w:p>
          <w:p w14:paraId="48814943" w14:textId="43351662" w:rsidR="00712426" w:rsidRPr="00F25C34" w:rsidRDefault="00712426" w:rsidP="00D11207">
            <w:pPr>
              <w:rPr>
                <w:sz w:val="24"/>
                <w:szCs w:val="24"/>
                <w:lang w:val="en-US"/>
              </w:rPr>
            </w:pPr>
            <w:r w:rsidRPr="00F25C34">
              <w:rPr>
                <w:sz w:val="24"/>
                <w:szCs w:val="24"/>
                <w:lang w:val="en-US"/>
              </w:rPr>
              <w:t xml:space="preserve">Grant D., Hudson J., </w:t>
            </w:r>
            <w:r w:rsidRPr="00F25C34">
              <w:rPr>
                <w:i/>
                <w:iCs/>
                <w:sz w:val="24"/>
                <w:szCs w:val="24"/>
                <w:lang w:val="en-US"/>
              </w:rPr>
              <w:t>Business Result. Pre-intermediate</w:t>
            </w:r>
            <w:r w:rsidRPr="00F25C34">
              <w:rPr>
                <w:sz w:val="24"/>
                <w:szCs w:val="24"/>
                <w:lang w:val="en-US"/>
              </w:rPr>
              <w:t>, Oxford University Press, 200</w:t>
            </w:r>
            <w:r w:rsidR="00BA13B0" w:rsidRPr="00F25C34">
              <w:rPr>
                <w:sz w:val="24"/>
                <w:szCs w:val="24"/>
                <w:lang w:val="en-US"/>
              </w:rPr>
              <w:t>9</w:t>
            </w:r>
          </w:p>
          <w:p w14:paraId="33A2EA67" w14:textId="4EE027EA" w:rsidR="00D11207" w:rsidRPr="00F25C34" w:rsidRDefault="00D11207" w:rsidP="00D11207">
            <w:pPr>
              <w:rPr>
                <w:sz w:val="24"/>
                <w:szCs w:val="24"/>
                <w:lang w:val="en-US"/>
              </w:rPr>
            </w:pPr>
            <w:r w:rsidRPr="00F25C34">
              <w:rPr>
                <w:sz w:val="24"/>
                <w:szCs w:val="24"/>
                <w:lang w:val="en-US"/>
              </w:rPr>
              <w:t xml:space="preserve">Hughes J. &amp; Naunton J., </w:t>
            </w:r>
            <w:r w:rsidRPr="00F25C34">
              <w:rPr>
                <w:i/>
                <w:iCs/>
                <w:sz w:val="24"/>
                <w:szCs w:val="24"/>
                <w:lang w:val="en-US"/>
              </w:rPr>
              <w:t>Business Result. Intermediate</w:t>
            </w:r>
            <w:r w:rsidRPr="00F25C34">
              <w:rPr>
                <w:sz w:val="24"/>
                <w:szCs w:val="24"/>
                <w:lang w:val="en-US"/>
              </w:rPr>
              <w:t>, Oxford University Press, 200</w:t>
            </w:r>
            <w:r w:rsidR="00BA13B0" w:rsidRPr="00F25C34">
              <w:rPr>
                <w:sz w:val="24"/>
                <w:szCs w:val="24"/>
                <w:lang w:val="en-US"/>
              </w:rPr>
              <w:t>8</w:t>
            </w:r>
          </w:p>
          <w:p w14:paraId="0C0736BB" w14:textId="77777777" w:rsidR="00D11207" w:rsidRPr="00F25C34" w:rsidRDefault="00D11207" w:rsidP="00D11207">
            <w:pPr>
              <w:rPr>
                <w:sz w:val="24"/>
                <w:szCs w:val="24"/>
                <w:lang w:val="en-US"/>
              </w:rPr>
            </w:pPr>
            <w:r w:rsidRPr="00F25C34">
              <w:rPr>
                <w:sz w:val="24"/>
                <w:szCs w:val="24"/>
                <w:lang w:val="en-US"/>
              </w:rPr>
              <w:t xml:space="preserve">Duckworth M. &amp; Turner R., </w:t>
            </w:r>
            <w:r w:rsidRPr="00F25C34">
              <w:rPr>
                <w:i/>
                <w:iCs/>
                <w:sz w:val="24"/>
                <w:szCs w:val="24"/>
                <w:lang w:val="en-US"/>
              </w:rPr>
              <w:t>Business Result. Upper-intermediate</w:t>
            </w:r>
            <w:r w:rsidRPr="00F25C34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14CFB97A" w14:textId="77777777" w:rsidR="00505FE4" w:rsidRPr="00F25C34" w:rsidRDefault="00D11207" w:rsidP="00D11207">
            <w:pPr>
              <w:rPr>
                <w:sz w:val="24"/>
                <w:szCs w:val="24"/>
                <w:lang w:val="en-US"/>
              </w:rPr>
            </w:pPr>
            <w:r w:rsidRPr="00F25C34">
              <w:rPr>
                <w:sz w:val="24"/>
                <w:szCs w:val="24"/>
                <w:lang w:val="en-US"/>
              </w:rPr>
              <w:t xml:space="preserve">Evans Virginia, </w:t>
            </w:r>
            <w:proofErr w:type="spellStart"/>
            <w:r w:rsidRPr="00F25C34">
              <w:rPr>
                <w:sz w:val="24"/>
                <w:szCs w:val="24"/>
                <w:lang w:val="en-US"/>
              </w:rPr>
              <w:t>Doodley</w:t>
            </w:r>
            <w:proofErr w:type="spellEnd"/>
            <w:r w:rsidRPr="00F25C34">
              <w:rPr>
                <w:sz w:val="24"/>
                <w:szCs w:val="24"/>
                <w:lang w:val="en-US"/>
              </w:rPr>
              <w:t xml:space="preserve"> Jerry, Kennedy Will, </w:t>
            </w:r>
            <w:r w:rsidRPr="00F25C34">
              <w:rPr>
                <w:i/>
                <w:iCs/>
                <w:sz w:val="24"/>
                <w:szCs w:val="24"/>
                <w:lang w:val="en-US"/>
              </w:rPr>
              <w:t>Career Paths Computing</w:t>
            </w:r>
            <w:r w:rsidRPr="00F25C34">
              <w:rPr>
                <w:sz w:val="24"/>
                <w:szCs w:val="24"/>
                <w:lang w:val="en-US"/>
              </w:rPr>
              <w:t xml:space="preserve">, </w:t>
            </w:r>
            <w:r w:rsidRPr="00F25C34">
              <w:rPr>
                <w:i/>
                <w:iCs/>
                <w:sz w:val="24"/>
                <w:szCs w:val="24"/>
                <w:lang w:val="en-US"/>
              </w:rPr>
              <w:t>Second Edition, Book 1</w:t>
            </w:r>
            <w:r w:rsidRPr="00F25C34">
              <w:rPr>
                <w:sz w:val="24"/>
                <w:szCs w:val="24"/>
                <w:lang w:val="en-US"/>
              </w:rPr>
              <w:t>, Express Publishing, 2022</w:t>
            </w:r>
          </w:p>
          <w:p w14:paraId="2C1F0ACD" w14:textId="119E3437" w:rsidR="00D11207" w:rsidRPr="00F25C34" w:rsidRDefault="00D11207" w:rsidP="00D11207">
            <w:pPr>
              <w:rPr>
                <w:sz w:val="24"/>
                <w:szCs w:val="24"/>
                <w:lang w:val="en-US"/>
              </w:rPr>
            </w:pPr>
            <w:r w:rsidRPr="00F25C34">
              <w:rPr>
                <w:sz w:val="24"/>
                <w:szCs w:val="24"/>
                <w:lang w:val="en-US"/>
              </w:rPr>
              <w:t xml:space="preserve">Marks, J., </w:t>
            </w:r>
            <w:r w:rsidRPr="00F25C34">
              <w:rPr>
                <w:i/>
                <w:iCs/>
                <w:sz w:val="24"/>
                <w:szCs w:val="24"/>
                <w:lang w:val="en-US"/>
              </w:rPr>
              <w:t>Check your English Vocabulary for Computers and Information</w:t>
            </w:r>
            <w:r w:rsidRPr="00F25C34">
              <w:rPr>
                <w:sz w:val="24"/>
                <w:szCs w:val="24"/>
                <w:lang w:val="en-US"/>
              </w:rPr>
              <w:t xml:space="preserve"> </w:t>
            </w:r>
            <w:r w:rsidRPr="00F25C34">
              <w:rPr>
                <w:i/>
                <w:iCs/>
                <w:sz w:val="24"/>
                <w:szCs w:val="24"/>
                <w:lang w:val="en-US"/>
              </w:rPr>
              <w:t>Technology. Third Edition</w:t>
            </w:r>
            <w:r w:rsidRPr="00F25C34">
              <w:rPr>
                <w:sz w:val="24"/>
                <w:szCs w:val="24"/>
                <w:lang w:val="en-US"/>
              </w:rPr>
              <w:t>, A &amp; C  Black Publishers Ltd, 2007</w:t>
            </w:r>
          </w:p>
        </w:tc>
      </w:tr>
      <w:tr w:rsidR="00505FE4" w:rsidRPr="005611C5" w14:paraId="21483C4D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5EB4" w14:textId="77777777" w:rsidR="00505FE4" w:rsidRPr="00F25C3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54F3CA" w14:textId="77777777" w:rsidR="00505FE4" w:rsidRPr="00F25C34" w:rsidRDefault="007E1E63" w:rsidP="007E1E63">
            <w:pPr>
              <w:rPr>
                <w:sz w:val="24"/>
                <w:szCs w:val="24"/>
                <w:lang w:val="en-US"/>
              </w:rPr>
            </w:pPr>
            <w:proofErr w:type="spellStart"/>
            <w:r w:rsidRPr="00F25C34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F25C34">
              <w:rPr>
                <w:sz w:val="24"/>
                <w:szCs w:val="24"/>
                <w:lang w:val="en-US"/>
              </w:rPr>
              <w:t xml:space="preserve"> E.H., McEwan J., </w:t>
            </w:r>
            <w:r w:rsidR="00D11207" w:rsidRPr="00F25C34">
              <w:rPr>
                <w:i/>
                <w:iCs/>
                <w:sz w:val="24"/>
                <w:szCs w:val="24"/>
                <w:lang w:val="en-US"/>
              </w:rPr>
              <w:t>Basic English for Computing: revised and updated</w:t>
            </w:r>
            <w:r w:rsidRPr="00F25C34">
              <w:rPr>
                <w:sz w:val="24"/>
                <w:szCs w:val="24"/>
                <w:lang w:val="en-US"/>
              </w:rPr>
              <w:t xml:space="preserve">, </w:t>
            </w:r>
            <w:r w:rsidR="00D11207" w:rsidRPr="00F25C34">
              <w:rPr>
                <w:sz w:val="24"/>
                <w:szCs w:val="24"/>
                <w:lang w:val="en-US"/>
              </w:rPr>
              <w:t>Oxford University Press, 2003.</w:t>
            </w:r>
          </w:p>
          <w:p w14:paraId="31A8E402" w14:textId="77777777" w:rsidR="007E1E63" w:rsidRPr="00F25C34" w:rsidRDefault="007E1E63" w:rsidP="007E1E63">
            <w:pPr>
              <w:rPr>
                <w:sz w:val="24"/>
                <w:szCs w:val="24"/>
                <w:lang w:val="en-US"/>
              </w:rPr>
            </w:pPr>
            <w:proofErr w:type="spellStart"/>
            <w:r w:rsidRPr="00F25C34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F25C34">
              <w:rPr>
                <w:sz w:val="24"/>
                <w:szCs w:val="24"/>
                <w:lang w:val="en-US"/>
              </w:rPr>
              <w:t xml:space="preserve"> E.H., McEwan J., </w:t>
            </w:r>
            <w:r w:rsidRPr="00F25C34">
              <w:rPr>
                <w:i/>
                <w:iCs/>
                <w:sz w:val="24"/>
                <w:szCs w:val="24"/>
                <w:lang w:val="en-US"/>
              </w:rPr>
              <w:t>Oxford English for Information Technology</w:t>
            </w:r>
            <w:r w:rsidRPr="00F25C34">
              <w:rPr>
                <w:sz w:val="24"/>
                <w:szCs w:val="24"/>
                <w:lang w:val="en-US"/>
              </w:rPr>
              <w:t xml:space="preserve">. </w:t>
            </w:r>
            <w:r w:rsidRPr="00F25C34">
              <w:rPr>
                <w:i/>
                <w:iCs/>
                <w:sz w:val="24"/>
                <w:szCs w:val="24"/>
                <w:lang w:val="en-US"/>
              </w:rPr>
              <w:t>Second Edition</w:t>
            </w:r>
            <w:r w:rsidRPr="00F25C34">
              <w:rPr>
                <w:sz w:val="24"/>
                <w:szCs w:val="24"/>
                <w:lang w:val="en-US"/>
              </w:rPr>
              <w:t>,</w:t>
            </w:r>
            <w:r w:rsidRPr="00F25C34">
              <w:rPr>
                <w:lang w:val="en-US"/>
              </w:rPr>
              <w:t xml:space="preserve"> </w:t>
            </w:r>
            <w:r w:rsidRPr="00F25C34">
              <w:rPr>
                <w:sz w:val="24"/>
                <w:szCs w:val="24"/>
                <w:lang w:val="en-US"/>
              </w:rPr>
              <w:t>Oxford University Press, 2006</w:t>
            </w:r>
          </w:p>
          <w:p w14:paraId="5F1E1281" w14:textId="11479151" w:rsidR="00540932" w:rsidRPr="00F25C34" w:rsidRDefault="005611C5" w:rsidP="007E1E63">
            <w:pPr>
              <w:rPr>
                <w:sz w:val="24"/>
                <w:szCs w:val="24"/>
                <w:lang w:val="en-US"/>
              </w:rPr>
            </w:pPr>
            <w:hyperlink r:id="rId10" w:history="1">
              <w:r w:rsidR="00540932" w:rsidRPr="00F25C34">
                <w:rPr>
                  <w:rStyle w:val="Hipercze"/>
                  <w:sz w:val="24"/>
                  <w:szCs w:val="24"/>
                  <w:lang w:val="en-US"/>
                </w:rPr>
                <w:t>https://learnenglish.britishcouncil.org/</w:t>
              </w:r>
            </w:hyperlink>
          </w:p>
          <w:p w14:paraId="43B0245B" w14:textId="70F84D33" w:rsidR="00540932" w:rsidRPr="00F25C34" w:rsidRDefault="005611C5" w:rsidP="007E1E63">
            <w:pPr>
              <w:rPr>
                <w:sz w:val="24"/>
                <w:szCs w:val="24"/>
                <w:lang w:val="en-US"/>
              </w:rPr>
            </w:pPr>
            <w:hyperlink r:id="rId11" w:history="1">
              <w:r w:rsidR="00540932" w:rsidRPr="00F25C34">
                <w:rPr>
                  <w:rStyle w:val="Hipercze"/>
                  <w:sz w:val="24"/>
                  <w:szCs w:val="24"/>
                  <w:lang w:val="en-US"/>
                </w:rPr>
                <w:t>https://ed.ted.com/lessons?direction=desc&amp;sort=featured-position</w:t>
              </w:r>
            </w:hyperlink>
          </w:p>
          <w:p w14:paraId="74A60CDC" w14:textId="1F8A38EE" w:rsidR="00540932" w:rsidRPr="00F25C34" w:rsidRDefault="00540932" w:rsidP="007E1E63">
            <w:pPr>
              <w:rPr>
                <w:sz w:val="24"/>
                <w:szCs w:val="24"/>
                <w:lang w:val="en-US"/>
              </w:rPr>
            </w:pPr>
          </w:p>
        </w:tc>
      </w:tr>
      <w:tr w:rsidR="00505FE4" w:rsidRPr="00F25C34" w14:paraId="2A2AA9A3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0A7F" w14:textId="77777777" w:rsidR="00505FE4" w:rsidRPr="00F25C34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F25C34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3D858" w14:textId="1AE367DB" w:rsidR="007E1E63" w:rsidRPr="00F25C34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komunikacyjna</w:t>
            </w:r>
          </w:p>
          <w:p w14:paraId="3D8F9D28" w14:textId="2113F92E" w:rsidR="007E1E63" w:rsidRPr="00F25C34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audio-</w:t>
            </w:r>
            <w:proofErr w:type="spellStart"/>
            <w:r w:rsidRPr="00F25C34">
              <w:rPr>
                <w:sz w:val="24"/>
                <w:szCs w:val="24"/>
              </w:rPr>
              <w:t>lingwalna</w:t>
            </w:r>
            <w:proofErr w:type="spellEnd"/>
          </w:p>
          <w:p w14:paraId="498CE4AB" w14:textId="164B0B2B" w:rsidR="007E1E63" w:rsidRPr="00F25C34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gramatyczno-translacyjna</w:t>
            </w:r>
          </w:p>
          <w:p w14:paraId="3D2D457E" w14:textId="77777777" w:rsidR="007E1E63" w:rsidRPr="00F25C34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metody podające: instruktaż, objaśnienia, praca z podręcznikiem</w:t>
            </w:r>
          </w:p>
          <w:p w14:paraId="0CCFD6A8" w14:textId="64E12C83" w:rsidR="007E1E63" w:rsidRPr="00F25C34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dyskusje, symulacje, dialogi, dryle</w:t>
            </w:r>
          </w:p>
          <w:p w14:paraId="1C6AA361" w14:textId="2D758810" w:rsidR="007E1E63" w:rsidRPr="00F25C34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lastRenderedPageBreak/>
              <w:t>praca indywidualna, w parach i grupach</w:t>
            </w:r>
          </w:p>
          <w:p w14:paraId="420A8A7E" w14:textId="77777777" w:rsidR="007E1E63" w:rsidRPr="00F25C34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462590A3" w14:textId="296FDDD7" w:rsidR="00505FE4" w:rsidRPr="00F25C34" w:rsidRDefault="007E1E63" w:rsidP="007E1E63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505FE4" w:rsidRPr="00F25C34" w14:paraId="497CD129" w14:textId="77777777" w:rsidTr="00893430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BAA5AF" w14:textId="77777777" w:rsidR="00505FE4" w:rsidRPr="00F25C3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7311C0" w14:textId="61DD2F87" w:rsidR="00505FE4" w:rsidRPr="00F25C34" w:rsidRDefault="00505FE4" w:rsidP="00B14C52">
            <w:pPr>
              <w:rPr>
                <w:sz w:val="24"/>
                <w:szCs w:val="24"/>
              </w:rPr>
            </w:pPr>
          </w:p>
        </w:tc>
      </w:tr>
    </w:tbl>
    <w:p w14:paraId="5470E6A3" w14:textId="77777777" w:rsidR="00505FE4" w:rsidRPr="00F25C34" w:rsidRDefault="00505FE4" w:rsidP="00505FE4">
      <w:pPr>
        <w:rPr>
          <w:sz w:val="22"/>
          <w:szCs w:val="22"/>
        </w:rPr>
      </w:pPr>
      <w:r w:rsidRPr="00F25C34">
        <w:rPr>
          <w:sz w:val="22"/>
          <w:szCs w:val="22"/>
        </w:rPr>
        <w:t>* Literatura może być zmieniona po akceptacji Dyrektora Instytutu</w:t>
      </w:r>
    </w:p>
    <w:p w14:paraId="0A4CE5C4" w14:textId="77777777" w:rsidR="00505FE4" w:rsidRPr="00F25C34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F25C34" w14:paraId="31A27C7D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3174EEB" w14:textId="77777777" w:rsidR="00505FE4" w:rsidRPr="00F25C34" w:rsidRDefault="00505FE4" w:rsidP="00F77DC4">
            <w:pPr>
              <w:jc w:val="center"/>
              <w:rPr>
                <w:sz w:val="22"/>
                <w:szCs w:val="22"/>
              </w:rPr>
            </w:pPr>
            <w:r w:rsidRPr="00F25C3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3B687B" w14:textId="77777777" w:rsidR="00505FE4" w:rsidRPr="00F25C3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32243217" w14:textId="77777777" w:rsidR="00505FE4" w:rsidRPr="00F25C34" w:rsidRDefault="00505FE4" w:rsidP="00F77DC4">
            <w:pPr>
              <w:jc w:val="center"/>
              <w:rPr>
                <w:sz w:val="18"/>
                <w:szCs w:val="18"/>
              </w:rPr>
            </w:pPr>
            <w:r w:rsidRPr="00F25C34">
              <w:rPr>
                <w:sz w:val="18"/>
                <w:szCs w:val="18"/>
              </w:rPr>
              <w:t>Nr efektu uczenia się/grupy efektów</w:t>
            </w:r>
            <w:r w:rsidRPr="00F25C34">
              <w:rPr>
                <w:sz w:val="18"/>
                <w:szCs w:val="18"/>
              </w:rPr>
              <w:br/>
            </w:r>
          </w:p>
        </w:tc>
      </w:tr>
      <w:tr w:rsidR="00E10767" w:rsidRPr="00F25C34" w14:paraId="12F0EB9D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18EA2F9" w14:textId="73759C2A" w:rsidR="00E10767" w:rsidRPr="00F25C34" w:rsidRDefault="00E10767" w:rsidP="00E10767">
            <w:pPr>
              <w:rPr>
                <w:sz w:val="22"/>
                <w:szCs w:val="22"/>
              </w:rPr>
            </w:pPr>
            <w:r w:rsidRPr="00F25C34">
              <w:rPr>
                <w:sz w:val="22"/>
                <w:szCs w:val="22"/>
              </w:rPr>
              <w:t>2 testy pisemne obejmujące zagadnienia gramatyczne, umiejętność czytania i słuchania ze zrozumieniem, słownictwo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80F02F3" w14:textId="7DA5855F" w:rsidR="00E10767" w:rsidRPr="00F25C34" w:rsidRDefault="00E10767" w:rsidP="00E10767">
            <w:pPr>
              <w:rPr>
                <w:sz w:val="22"/>
                <w:szCs w:val="22"/>
              </w:rPr>
            </w:pPr>
            <w:r w:rsidRPr="00F25C34">
              <w:rPr>
                <w:sz w:val="22"/>
                <w:szCs w:val="22"/>
              </w:rPr>
              <w:t>4, 2</w:t>
            </w:r>
          </w:p>
        </w:tc>
      </w:tr>
      <w:tr w:rsidR="00E10767" w:rsidRPr="00F25C34" w14:paraId="1D2CF5D8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314229" w14:textId="013D401B" w:rsidR="00E10767" w:rsidRPr="00F25C34" w:rsidRDefault="00E10767" w:rsidP="00E10767">
            <w:pPr>
              <w:rPr>
                <w:sz w:val="22"/>
                <w:szCs w:val="22"/>
              </w:rPr>
            </w:pPr>
            <w:r w:rsidRPr="00F25C34">
              <w:rPr>
                <w:sz w:val="22"/>
                <w:szCs w:val="22"/>
              </w:rPr>
              <w:t>1 wypowiedź ustna związana z tematyką zajęć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C3F8CE" w14:textId="25D104FB" w:rsidR="00E10767" w:rsidRPr="00F25C34" w:rsidRDefault="00E10767" w:rsidP="00E10767">
            <w:pPr>
              <w:rPr>
                <w:sz w:val="22"/>
                <w:szCs w:val="22"/>
              </w:rPr>
            </w:pPr>
            <w:r w:rsidRPr="00F25C34">
              <w:rPr>
                <w:sz w:val="22"/>
                <w:szCs w:val="22"/>
              </w:rPr>
              <w:t>1, 3</w:t>
            </w:r>
          </w:p>
        </w:tc>
      </w:tr>
      <w:tr w:rsidR="00E10767" w:rsidRPr="00F25C34" w14:paraId="0064D307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E20B0C" w14:textId="462C087F" w:rsidR="00E10767" w:rsidRPr="00F25C34" w:rsidRDefault="00E10767" w:rsidP="00E10767">
            <w:pPr>
              <w:rPr>
                <w:sz w:val="22"/>
                <w:szCs w:val="22"/>
              </w:rPr>
            </w:pPr>
            <w:r w:rsidRPr="00F25C34">
              <w:rPr>
                <w:sz w:val="22"/>
                <w:szCs w:val="22"/>
              </w:rPr>
              <w:t xml:space="preserve">1 projekt sprawdzający rozumienie i poprawne użycie słownictwa branżowego przygotowywany w grupie z użyciem różnych źródeł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CEB0E3" w14:textId="373D3B1B" w:rsidR="00E10767" w:rsidRPr="00F25C34" w:rsidRDefault="00E10767" w:rsidP="00E10767">
            <w:pPr>
              <w:rPr>
                <w:sz w:val="22"/>
                <w:szCs w:val="22"/>
              </w:rPr>
            </w:pPr>
            <w:r w:rsidRPr="00F25C34">
              <w:rPr>
                <w:sz w:val="22"/>
                <w:szCs w:val="22"/>
              </w:rPr>
              <w:t>1, 2, 3, 5</w:t>
            </w:r>
          </w:p>
        </w:tc>
      </w:tr>
      <w:tr w:rsidR="005D20F7" w:rsidRPr="00F25C34" w14:paraId="78F84C30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3F8C67" w14:textId="4933B4C4" w:rsidR="005D20F7" w:rsidRPr="00F25C34" w:rsidRDefault="005D20F7" w:rsidP="00E10767">
            <w:pPr>
              <w:rPr>
                <w:sz w:val="22"/>
                <w:szCs w:val="22"/>
              </w:rPr>
            </w:pPr>
            <w:r w:rsidRPr="00F25C34">
              <w:rPr>
                <w:sz w:val="22"/>
                <w:szCs w:val="22"/>
              </w:rPr>
              <w:t>Obserwacja aktywnego uczestnictwa studenta w zajęciach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FA2F5F" w14:textId="075CE702" w:rsidR="005D20F7" w:rsidRPr="00F25C34" w:rsidRDefault="005D20F7" w:rsidP="00E10767">
            <w:pPr>
              <w:rPr>
                <w:sz w:val="22"/>
                <w:szCs w:val="22"/>
              </w:rPr>
            </w:pPr>
            <w:r w:rsidRPr="00F25C34">
              <w:rPr>
                <w:sz w:val="22"/>
                <w:szCs w:val="22"/>
              </w:rPr>
              <w:t>3</w:t>
            </w:r>
          </w:p>
        </w:tc>
      </w:tr>
      <w:tr w:rsidR="00505FE4" w:rsidRPr="00F25C34" w14:paraId="1B63FE4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006FDC" w14:textId="77777777" w:rsidR="00505FE4" w:rsidRPr="00F25C34" w:rsidRDefault="00505FE4" w:rsidP="00F77DC4">
            <w:pPr>
              <w:rPr>
                <w:sz w:val="22"/>
                <w:szCs w:val="22"/>
              </w:rPr>
            </w:pPr>
            <w:r w:rsidRPr="00F25C3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CE9760" w14:textId="77777777" w:rsidR="00E10767" w:rsidRPr="00F25C34" w:rsidRDefault="00E10767" w:rsidP="00E10767">
            <w:pPr>
              <w:ind w:left="360"/>
              <w:rPr>
                <w:b/>
                <w:sz w:val="22"/>
                <w:szCs w:val="22"/>
              </w:rPr>
            </w:pPr>
            <w:r w:rsidRPr="00F25C34">
              <w:rPr>
                <w:b/>
                <w:sz w:val="22"/>
                <w:szCs w:val="22"/>
              </w:rPr>
              <w:t>Zaliczenie z oceną</w:t>
            </w:r>
          </w:p>
          <w:p w14:paraId="0491E990" w14:textId="6458D1A1" w:rsidR="00E10767" w:rsidRPr="00F25C34" w:rsidRDefault="00E10767" w:rsidP="00E10767">
            <w:pPr>
              <w:ind w:left="360"/>
              <w:rPr>
                <w:sz w:val="22"/>
                <w:szCs w:val="22"/>
              </w:rPr>
            </w:pPr>
            <w:r w:rsidRPr="00F25C34">
              <w:rPr>
                <w:sz w:val="22"/>
                <w:szCs w:val="22"/>
              </w:rPr>
              <w:t>Student uzyskuje zaliczenie na podstawie ocen uzyskanych za wymienione wyżej zadania. Ocena na koniec semestru obejmuje:</w:t>
            </w:r>
          </w:p>
          <w:p w14:paraId="6CB9E8D1" w14:textId="66CFD123" w:rsidR="00E10767" w:rsidRPr="00F25C34" w:rsidRDefault="00E10767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F25C34">
              <w:rPr>
                <w:sz w:val="22"/>
                <w:szCs w:val="22"/>
              </w:rPr>
              <w:t xml:space="preserve">2 pisemne testy sprawdzające umiejętności praktyczne (pisanie, słuchanie, czytanie ze zrozumieniem) </w:t>
            </w:r>
            <w:r w:rsidR="00107673" w:rsidRPr="00F25C34">
              <w:rPr>
                <w:sz w:val="22"/>
                <w:szCs w:val="22"/>
              </w:rPr>
              <w:t xml:space="preserve">znajomość słownictwa oraz </w:t>
            </w:r>
            <w:r w:rsidRPr="00F25C34">
              <w:rPr>
                <w:sz w:val="22"/>
                <w:szCs w:val="22"/>
              </w:rPr>
              <w:t xml:space="preserve">wybranych zagadnień gramatycznych </w:t>
            </w:r>
          </w:p>
          <w:p w14:paraId="3F7672F9" w14:textId="7520E543" w:rsidR="00107673" w:rsidRPr="00F25C34" w:rsidRDefault="00107673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F25C34">
              <w:rPr>
                <w:sz w:val="22"/>
                <w:szCs w:val="22"/>
              </w:rPr>
              <w:t xml:space="preserve">wypowiedź ustna związana z tematyką zajęć </w:t>
            </w:r>
          </w:p>
          <w:p w14:paraId="3FC2AD58" w14:textId="0A0825D1" w:rsidR="00E10767" w:rsidRPr="00F25C34" w:rsidRDefault="00107673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F25C34">
              <w:rPr>
                <w:sz w:val="22"/>
                <w:szCs w:val="22"/>
              </w:rPr>
              <w:t xml:space="preserve">projekt grupowy z użyciem słownictwa branżowego </w:t>
            </w:r>
          </w:p>
          <w:p w14:paraId="26D02D3B" w14:textId="77777777" w:rsidR="00505FE4" w:rsidRPr="00F25C34" w:rsidRDefault="00505FE4" w:rsidP="00F77DC4">
            <w:pPr>
              <w:rPr>
                <w:sz w:val="22"/>
                <w:szCs w:val="22"/>
              </w:rPr>
            </w:pPr>
          </w:p>
        </w:tc>
      </w:tr>
    </w:tbl>
    <w:p w14:paraId="661F05CB" w14:textId="77777777" w:rsidR="00505FE4" w:rsidRPr="00F25C3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F25C34" w14:paraId="322F0EC8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2E1D54" w14:textId="77777777" w:rsidR="00505FE4" w:rsidRPr="00F25C34" w:rsidRDefault="00505FE4" w:rsidP="00F77DC4">
            <w:pPr>
              <w:jc w:val="center"/>
              <w:rPr>
                <w:b/>
              </w:rPr>
            </w:pPr>
          </w:p>
          <w:p w14:paraId="3727FE87" w14:textId="77777777" w:rsidR="00505FE4" w:rsidRPr="00F25C3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F25C34">
              <w:rPr>
                <w:b/>
                <w:sz w:val="24"/>
                <w:szCs w:val="24"/>
              </w:rPr>
              <w:t>NAKŁAD PRACY STUDENTA</w:t>
            </w:r>
          </w:p>
          <w:p w14:paraId="145C40CF" w14:textId="77777777" w:rsidR="00505FE4" w:rsidRPr="00F25C34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F25C34" w14:paraId="46331CCA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56D05E" w14:textId="77777777" w:rsidR="00505FE4" w:rsidRPr="00F25C3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7848B73" w14:textId="77777777" w:rsidR="00505FE4" w:rsidRPr="00F25C34" w:rsidRDefault="00505FE4" w:rsidP="00F77DC4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E6AACB" w14:textId="77777777" w:rsidR="00505FE4" w:rsidRPr="00F25C34" w:rsidRDefault="00505FE4" w:rsidP="00F77DC4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F25C34" w14:paraId="1B2C1966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5291" w14:textId="77777777" w:rsidR="00505FE4" w:rsidRPr="00F25C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4EB5" w14:textId="77777777" w:rsidR="00505FE4" w:rsidRPr="00F25C34" w:rsidRDefault="00505FE4" w:rsidP="00F77DC4">
            <w:pPr>
              <w:jc w:val="center"/>
            </w:pPr>
            <w:r w:rsidRPr="00F25C34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3AEB" w14:textId="77777777" w:rsidR="00505FE4" w:rsidRPr="00F25C34" w:rsidRDefault="00505FE4" w:rsidP="00F77DC4">
            <w:pPr>
              <w:jc w:val="center"/>
            </w:pPr>
            <w:r w:rsidRPr="00F25C34">
              <w:t xml:space="preserve">W tym zajęcia powiązane </w:t>
            </w:r>
            <w:r w:rsidRPr="00F25C34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998EF96" w14:textId="77777777" w:rsidR="00505FE4" w:rsidRPr="00F25C34" w:rsidRDefault="00505FE4" w:rsidP="00F77DC4">
            <w:pPr>
              <w:jc w:val="center"/>
              <w:rPr>
                <w:color w:val="FF0000"/>
              </w:rPr>
            </w:pPr>
            <w:r w:rsidRPr="00F25C34">
              <w:t>W tym udział w zajęciach przeprowadzanych z wykorzystaniem metod i</w:t>
            </w:r>
            <w:r w:rsidR="00A4490B" w:rsidRPr="00F25C34">
              <w:t> </w:t>
            </w:r>
            <w:r w:rsidRPr="00F25C34">
              <w:t>technik kształcenia na odległość</w:t>
            </w:r>
          </w:p>
        </w:tc>
      </w:tr>
      <w:tr w:rsidR="00505FE4" w:rsidRPr="00F25C34" w14:paraId="2209515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1D1C" w14:textId="77777777" w:rsidR="00505FE4" w:rsidRPr="00F25C34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C19" w14:textId="77777777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A0C2" w14:textId="77777777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93A96" w14:textId="77777777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F25C34" w14:paraId="3A22EFE5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C0C3" w14:textId="77777777" w:rsidR="00505FE4" w:rsidRPr="00F25C34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D539" w14:textId="77777777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EA7D" w14:textId="77777777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617DC6" w14:textId="77777777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F25C34" w14:paraId="63EF9921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EB4C" w14:textId="77777777" w:rsidR="00505FE4" w:rsidRPr="00F25C3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F25C34">
              <w:rPr>
                <w:sz w:val="24"/>
                <w:szCs w:val="24"/>
              </w:rPr>
              <w:t>Udział w ćwiczeniach audytoryjnych</w:t>
            </w:r>
            <w:r w:rsidRPr="00F25C34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AAE9" w14:textId="6EBFC479" w:rsidR="00505FE4" w:rsidRPr="00F25C34" w:rsidRDefault="00107673" w:rsidP="00A0655B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807C" w14:textId="74633C94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71F11" w14:textId="77777777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F25C34" w14:paraId="40A95F6F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6B8A" w14:textId="77777777" w:rsidR="00505FE4" w:rsidRPr="00F25C3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8432" w14:textId="5CB75662" w:rsidR="00505FE4" w:rsidRPr="00F25C34" w:rsidRDefault="00107673" w:rsidP="00A0655B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3DC4" w14:textId="1E17E0F2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E6C9C" w14:textId="77777777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F25C34" w14:paraId="62486119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F918" w14:textId="77777777" w:rsidR="00505FE4" w:rsidRPr="00F25C3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Przygotowanie projektu / eseju / itp.</w:t>
            </w:r>
            <w:r w:rsidRPr="00F25C3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EA69" w14:textId="0079CDE3" w:rsidR="00505FE4" w:rsidRPr="00F25C34" w:rsidRDefault="00107673" w:rsidP="00A0655B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65B5" w14:textId="151D5C0A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9A6FE" w14:textId="77777777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F25C34" w14:paraId="23E5D86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DB9E" w14:textId="77777777" w:rsidR="00505FE4" w:rsidRPr="00F25C3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0693" w14:textId="77777777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2EDD" w14:textId="77777777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2989E" w14:textId="77777777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F25C34" w14:paraId="502C9D0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2D61" w14:textId="77777777" w:rsidR="00505FE4" w:rsidRPr="00F25C3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B808" w14:textId="4DE142C1" w:rsidR="00505FE4" w:rsidRPr="00F25C34" w:rsidRDefault="00107673" w:rsidP="00A0655B">
            <w:pPr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E3EC" w14:textId="77777777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1A67B" w14:textId="77777777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F25C34" w14:paraId="450273EB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7919" w14:textId="77777777" w:rsidR="00505FE4" w:rsidRPr="00F25C3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A693" w14:textId="77777777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1DDC" w14:textId="77777777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44D32" w14:textId="77777777" w:rsidR="00505FE4" w:rsidRPr="00F25C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F25C34" w14:paraId="0DD73914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E8C6" w14:textId="77777777" w:rsidR="00505FE4" w:rsidRPr="00F25C34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F25C3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4B5" w14:textId="2BA72432" w:rsidR="00505FE4" w:rsidRPr="00F25C34" w:rsidRDefault="0010767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60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971C" w14:textId="2260A0FC" w:rsidR="00505FE4" w:rsidRPr="00F25C34" w:rsidRDefault="00505FE4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7E19E" w14:textId="77777777" w:rsidR="00505FE4" w:rsidRPr="00F25C34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F25C34" w14:paraId="778D8A94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55D1B" w14:textId="77777777" w:rsidR="00505FE4" w:rsidRPr="00F25C3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F25C3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CC18810" w14:textId="62CB23AE" w:rsidR="00505FE4" w:rsidRPr="00F25C34" w:rsidRDefault="00107673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25C34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F25C34" w14:paraId="59ED2AEE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A3586" w14:textId="77777777" w:rsidR="00505FE4" w:rsidRPr="00F25C3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25C34">
              <w:rPr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B3FC90" w14:textId="2FED7D20" w:rsidR="00505FE4" w:rsidRPr="00F25C34" w:rsidRDefault="00F25C34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25C34">
              <w:rPr>
                <w:b/>
                <w:sz w:val="24"/>
                <w:szCs w:val="24"/>
              </w:rPr>
              <w:t>0</w:t>
            </w:r>
            <w:r w:rsidR="0084746A" w:rsidRPr="00F25C34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F25C34" w14:paraId="7CFE5E4A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4C7CC" w14:textId="77777777" w:rsidR="00505FE4" w:rsidRPr="00F25C3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F25C34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1C70F" w14:textId="77777777" w:rsidR="00505FE4" w:rsidRPr="00F25C34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F25C34" w14:paraId="1EA9B091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57446E7" w14:textId="77777777" w:rsidR="00505FE4" w:rsidRPr="00F25C3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D0D5E0" w14:textId="76C3EC8C" w:rsidR="00505FE4" w:rsidRPr="00F25C34" w:rsidRDefault="0010767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25C34">
              <w:rPr>
                <w:sz w:val="24"/>
                <w:szCs w:val="24"/>
              </w:rPr>
              <w:t>1 ECTS</w:t>
            </w:r>
          </w:p>
        </w:tc>
      </w:tr>
    </w:tbl>
    <w:p w14:paraId="6EE77B5F" w14:textId="77777777" w:rsidR="00DB50E0" w:rsidRPr="00F25C34" w:rsidRDefault="00DB50E0" w:rsidP="00505FE4"/>
    <w:sectPr w:rsidR="00DB50E0" w:rsidRPr="00F25C34" w:rsidSect="006369D6">
      <w:footerReference w:type="even" r:id="rId12"/>
      <w:footerReference w:type="default" r:id="rId13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E592A7" w14:textId="77777777" w:rsidR="00E86C35" w:rsidRDefault="00E86C35" w:rsidP="00505FE4">
      <w:r>
        <w:separator/>
      </w:r>
    </w:p>
  </w:endnote>
  <w:endnote w:type="continuationSeparator" w:id="0">
    <w:p w14:paraId="1A48B696" w14:textId="77777777" w:rsidR="00E86C35" w:rsidRDefault="00E86C35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1225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7F21D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EBD9D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ED3435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AABC98" w14:textId="77777777" w:rsidR="00E86C35" w:rsidRDefault="00E86C35" w:rsidP="00505FE4">
      <w:r>
        <w:separator/>
      </w:r>
    </w:p>
  </w:footnote>
  <w:footnote w:type="continuationSeparator" w:id="0">
    <w:p w14:paraId="66E4AEF6" w14:textId="77777777" w:rsidR="00E86C35" w:rsidRDefault="00E86C35" w:rsidP="00505FE4">
      <w:r>
        <w:continuationSeparator/>
      </w:r>
    </w:p>
  </w:footnote>
  <w:footnote w:id="1">
    <w:p w14:paraId="6C926F89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44833"/>
    <w:multiLevelType w:val="hybridMultilevel"/>
    <w:tmpl w:val="3484FAF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48949970">
    <w:abstractNumId w:val="0"/>
  </w:num>
  <w:num w:numId="2" w16cid:durableId="1460763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475"/>
    <w:rsid w:val="000F77C7"/>
    <w:rsid w:val="0010356D"/>
    <w:rsid w:val="00107673"/>
    <w:rsid w:val="0028044B"/>
    <w:rsid w:val="002A7236"/>
    <w:rsid w:val="00485102"/>
    <w:rsid w:val="00505FE4"/>
    <w:rsid w:val="0052745F"/>
    <w:rsid w:val="00540932"/>
    <w:rsid w:val="005611C5"/>
    <w:rsid w:val="005D20F7"/>
    <w:rsid w:val="006369D6"/>
    <w:rsid w:val="00651446"/>
    <w:rsid w:val="00664DB3"/>
    <w:rsid w:val="00674DB5"/>
    <w:rsid w:val="006A5748"/>
    <w:rsid w:val="006C367C"/>
    <w:rsid w:val="00712426"/>
    <w:rsid w:val="007435AD"/>
    <w:rsid w:val="007C5C83"/>
    <w:rsid w:val="007E1E63"/>
    <w:rsid w:val="00811E9B"/>
    <w:rsid w:val="00835EAB"/>
    <w:rsid w:val="0084746A"/>
    <w:rsid w:val="00876018"/>
    <w:rsid w:val="00893430"/>
    <w:rsid w:val="008A2D5A"/>
    <w:rsid w:val="008F3C92"/>
    <w:rsid w:val="00905B43"/>
    <w:rsid w:val="00945475"/>
    <w:rsid w:val="00A0655B"/>
    <w:rsid w:val="00A277D9"/>
    <w:rsid w:val="00A4490B"/>
    <w:rsid w:val="00B14C52"/>
    <w:rsid w:val="00B34A51"/>
    <w:rsid w:val="00BA13B0"/>
    <w:rsid w:val="00C8329A"/>
    <w:rsid w:val="00D11207"/>
    <w:rsid w:val="00DB50E0"/>
    <w:rsid w:val="00E10767"/>
    <w:rsid w:val="00E703CD"/>
    <w:rsid w:val="00E86C35"/>
    <w:rsid w:val="00F25C34"/>
    <w:rsid w:val="13E3B764"/>
    <w:rsid w:val="1981F6EC"/>
    <w:rsid w:val="6DB9D9E4"/>
    <w:rsid w:val="79E3E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B1663"/>
  <w15:chartTrackingRefBased/>
  <w15:docId w15:val="{FB6BAB0A-5430-488B-952C-A20361FB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1E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4093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0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8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d.ted.com/lessons?direction=desc&amp;sort=featured-positio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earnenglish.britishcouncil.or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ak\Desktop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2</TotalTime>
  <Pages>4</Pages>
  <Words>1014</Words>
  <Characters>6090</Characters>
  <Application>Microsoft Office Word</Application>
  <DocSecurity>0</DocSecurity>
  <Lines>50</Lines>
  <Paragraphs>14</Paragraphs>
  <ScaleCrop>false</ScaleCrop>
  <Company>Panstwowa Wyzsza Szkola Zawodowa w Elblagu</Company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Matuszewska</dc:creator>
  <cp:keywords/>
  <dc:description/>
  <cp:lastModifiedBy>Teresa Jurewicz-Obrzut</cp:lastModifiedBy>
  <cp:revision>7</cp:revision>
  <cp:lastPrinted>2023-12-05T12:20:00Z</cp:lastPrinted>
  <dcterms:created xsi:type="dcterms:W3CDTF">2024-06-17T15:48:00Z</dcterms:created>
  <dcterms:modified xsi:type="dcterms:W3CDTF">2024-08-21T13:43:00Z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